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722" w:rsidRDefault="009B4722" w:rsidP="009B47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Simon VILBY</w:t>
      </w:r>
      <w:r>
        <w:rPr>
          <w:rFonts w:ascii="Times New Roman" w:hAnsi="Times New Roman" w:cs="Times New Roman"/>
        </w:rPr>
        <w:tab/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fl.1421)</w:t>
      </w:r>
    </w:p>
    <w:p w:rsidR="009B4722" w:rsidRDefault="009B4722" w:rsidP="009B4722">
      <w:pPr>
        <w:rPr>
          <w:rFonts w:ascii="Times New Roman" w:hAnsi="Times New Roman" w:cs="Times New Roman"/>
        </w:rPr>
      </w:pPr>
    </w:p>
    <w:p w:rsidR="009B4722" w:rsidRDefault="009B4722" w:rsidP="009B4722">
      <w:pPr>
        <w:rPr>
          <w:rFonts w:ascii="Times New Roman" w:hAnsi="Times New Roman" w:cs="Times New Roman"/>
        </w:rPr>
      </w:pPr>
    </w:p>
    <w:p w:rsidR="009B4722" w:rsidRDefault="009B4722" w:rsidP="009B47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Jan.1421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Runhall</w:t>
      </w:r>
      <w:proofErr w:type="spellEnd"/>
      <w:r>
        <w:rPr>
          <w:rFonts w:ascii="Times New Roman" w:hAnsi="Times New Roman" w:cs="Times New Roman"/>
        </w:rPr>
        <w:t>, Norfolk,</w:t>
      </w:r>
    </w:p>
    <w:p w:rsidR="009B4722" w:rsidRDefault="009B4722" w:rsidP="009B47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Richard Gambon(q.v.).</w:t>
      </w:r>
    </w:p>
    <w:p w:rsidR="009B4722" w:rsidRDefault="009B4722" w:rsidP="009B47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129E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21-480)</w:t>
      </w:r>
    </w:p>
    <w:p w:rsidR="009B4722" w:rsidRDefault="009B4722" w:rsidP="009B4722">
      <w:pPr>
        <w:rPr>
          <w:rFonts w:ascii="Times New Roman" w:hAnsi="Times New Roman" w:cs="Times New Roman"/>
        </w:rPr>
      </w:pPr>
    </w:p>
    <w:p w:rsidR="009B4722" w:rsidRDefault="009B4722" w:rsidP="009B4722">
      <w:pPr>
        <w:rPr>
          <w:rFonts w:ascii="Times New Roman" w:hAnsi="Times New Roman" w:cs="Times New Roman"/>
        </w:rPr>
      </w:pPr>
    </w:p>
    <w:p w:rsidR="009B4722" w:rsidRPr="00711916" w:rsidRDefault="009B4722" w:rsidP="009B47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2016</w:t>
      </w:r>
    </w:p>
    <w:p w:rsidR="006B2F86" w:rsidRPr="00E71FC3" w:rsidRDefault="009B47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722" w:rsidRDefault="009B4722" w:rsidP="00E71FC3">
      <w:r>
        <w:separator/>
      </w:r>
    </w:p>
  </w:endnote>
  <w:endnote w:type="continuationSeparator" w:id="0">
    <w:p w:rsidR="009B4722" w:rsidRDefault="009B47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722" w:rsidRDefault="009B4722" w:rsidP="00E71FC3">
      <w:r>
        <w:separator/>
      </w:r>
    </w:p>
  </w:footnote>
  <w:footnote w:type="continuationSeparator" w:id="0">
    <w:p w:rsidR="009B4722" w:rsidRDefault="009B47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722"/>
    <w:rsid w:val="001A7C09"/>
    <w:rsid w:val="00733BE7"/>
    <w:rsid w:val="009B472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A58F15-866E-4448-9C52-DE6B4A7B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B472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B47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2016-08-12T21:00:00Z</dcterms:created>
  <dcterms:modified xsi:type="dcterms:W3CDTF">2016-08-12T21:00:00Z</dcterms:modified>
</cp:coreProperties>
</file>